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31691652" w:rsidR="0026113B" w:rsidRPr="00F26555" w:rsidRDefault="00086617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Gliding Car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48F467D1" w:rsidR="00384A08" w:rsidRPr="00DB0013" w:rsidRDefault="00086617" w:rsidP="00F744C3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Intermediate</w:t>
            </w:r>
            <w:r w:rsidR="00F744C3">
              <w:rPr>
                <w:color w:val="000000" w:themeColor="text1"/>
                <w:sz w:val="28"/>
                <w:szCs w:val="28"/>
              </w:rPr>
              <w:t xml:space="preserve"> - 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0066175C" w:rsidR="00A03075" w:rsidRPr="00732437" w:rsidRDefault="00DB0013" w:rsidP="00F011A1">
            <w:pPr>
              <w:pStyle w:val="Heading1"/>
              <w:rPr>
                <w:b w:val="0"/>
                <w:bCs/>
              </w:rPr>
            </w:pPr>
            <w:bookmarkStart w:id="1" w:name="_Toc261004494"/>
            <w:r w:rsidRPr="00732437">
              <w:t>Project Goal</w:t>
            </w:r>
          </w:p>
          <w:p w14:paraId="4F655DB1" w14:textId="0F4678AB" w:rsidR="00A03075" w:rsidRPr="00732437" w:rsidRDefault="00732437" w:rsidP="00005ABD">
            <w:pPr>
              <w:rPr>
                <w:rFonts w:ascii="Arial" w:hAnsi="Arial"/>
              </w:rPr>
            </w:pPr>
            <w:r w:rsidRPr="00732437">
              <w:rPr>
                <w:rFonts w:ascii="Arial" w:hAnsi="Arial"/>
              </w:rPr>
              <w:t xml:space="preserve">Students </w:t>
            </w:r>
            <w:r w:rsidR="00086617">
              <w:rPr>
                <w:rFonts w:ascii="Arial" w:hAnsi="Arial"/>
              </w:rPr>
              <w:t>build cars with paper wings that can smoothly glide off of a table, land on the floor, and continue rolling at least 3 feet.</w:t>
            </w:r>
          </w:p>
          <w:p w14:paraId="7EC81D99" w14:textId="77777777" w:rsidR="00F011A1" w:rsidRPr="00732437" w:rsidRDefault="00F011A1" w:rsidP="00F011A1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732437" w:rsidRDefault="00F26555" w:rsidP="00F011A1">
            <w:pPr>
              <w:pStyle w:val="Heading1"/>
              <w:rPr>
                <w:b w:val="0"/>
                <w:bCs/>
              </w:rPr>
            </w:pPr>
            <w:r w:rsidRPr="00732437">
              <w:t>Design Variables</w:t>
            </w:r>
          </w:p>
          <w:p w14:paraId="02CB6BD2" w14:textId="2732F40D" w:rsidR="009100D9" w:rsidRPr="00086617" w:rsidRDefault="00086617" w:rsidP="00F744C3">
            <w:pPr>
              <w:pStyle w:val="ListBullet"/>
              <w:numPr>
                <w:ilvl w:val="0"/>
                <w:numId w:val="0"/>
              </w:numPr>
              <w:ind w:left="36" w:hanging="36"/>
              <w:rPr>
                <w:rFonts w:ascii="Arial" w:hAnsi="Arial"/>
              </w:rPr>
            </w:pPr>
            <w:r>
              <w:rPr>
                <w:rFonts w:ascii="Arial" w:hAnsi="Arial"/>
                <w:i/>
              </w:rPr>
              <w:t>For advanced students only:</w:t>
            </w:r>
            <w:r>
              <w:rPr>
                <w:rFonts w:ascii="Arial" w:hAnsi="Arial"/>
              </w:rPr>
              <w:t xml:space="preserve"> shape and size of paper wing and tail, shape of car frame, position of propeller</w:t>
            </w:r>
          </w:p>
          <w:p w14:paraId="351C8473" w14:textId="77777777" w:rsidR="00326BD3" w:rsidRPr="00732437" w:rsidRDefault="00326BD3" w:rsidP="00F011A1">
            <w:pPr>
              <w:spacing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732437" w:rsidRDefault="00DB0013" w:rsidP="00C83B2F">
            <w:pPr>
              <w:pStyle w:val="Heading1"/>
            </w:pPr>
            <w:r w:rsidRPr="00732437">
              <w:t>Key Concepts</w:t>
            </w:r>
          </w:p>
          <w:bookmarkEnd w:id="1"/>
          <w:p w14:paraId="19B0BCA5" w14:textId="425C1813" w:rsidR="00086617" w:rsidRDefault="00086617" w:rsidP="009100D9">
            <w:pPr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Weight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pulls the car downward, which causes the air to push upward against the wings</w:t>
            </w:r>
          </w:p>
          <w:p w14:paraId="292782D0" w14:textId="529ABB66" w:rsidR="00086617" w:rsidRPr="00086617" w:rsidRDefault="00086617" w:rsidP="009100D9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Lift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occurs when air (or other gas/fluid) pushes against an object</w:t>
            </w:r>
            <w:r w:rsidR="002205CB">
              <w:rPr>
                <w:rFonts w:ascii="Arial" w:hAnsi="Arial" w:cs="Arial"/>
                <w:color w:val="000000" w:themeColor="text1"/>
                <w:szCs w:val="28"/>
              </w:rPr>
              <w:t>, typically upward.</w:t>
            </w:r>
          </w:p>
          <w:p w14:paraId="3BA0F6C4" w14:textId="622F7B51" w:rsidR="00086617" w:rsidRDefault="00086617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 w:rsidRPr="008842EA">
              <w:rPr>
                <w:rFonts w:ascii="Arial" w:hAnsi="Arial" w:cs="Arial"/>
                <w:color w:val="000000" w:themeColor="text1"/>
                <w:szCs w:val="28"/>
                <w:u w:val="single"/>
              </w:rPr>
              <w:t>Drag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occurs when air (or 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 xml:space="preserve">other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gas/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>fluid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)</w:t>
            </w:r>
            <w:r w:rsidRPr="008842EA">
              <w:rPr>
                <w:rFonts w:ascii="Arial" w:hAnsi="Arial" w:cs="Arial"/>
                <w:color w:val="000000" w:themeColor="text1"/>
                <w:szCs w:val="28"/>
              </w:rPr>
              <w:t xml:space="preserve"> pushes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back</w:t>
            </w:r>
            <w:r w:rsidR="002205CB">
              <w:rPr>
                <w:rFonts w:ascii="Arial" w:hAnsi="Arial" w:cs="Arial"/>
                <w:color w:val="000000" w:themeColor="text1"/>
                <w:szCs w:val="28"/>
              </w:rPr>
              <w:t>wards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against a moving object.</w:t>
            </w:r>
          </w:p>
          <w:p w14:paraId="4E9CAEDE" w14:textId="77777777" w:rsidR="009100D9" w:rsidRPr="009100D9" w:rsidRDefault="009100D9" w:rsidP="009100D9"/>
          <w:p w14:paraId="0F5A9A62" w14:textId="3DFF6C1F" w:rsidR="0026113B" w:rsidRPr="00732437" w:rsidRDefault="000F0D33" w:rsidP="00732437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386544F0" w14:textId="457CEB0A" w:rsidR="00F744C3" w:rsidRDefault="00086617" w:rsidP="00F744C3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Cut cardstock into thirds</w:t>
            </w:r>
            <w:r w:rsidR="009100D9">
              <w:t xml:space="preserve"> (1</w:t>
            </w:r>
            <w:r>
              <w:t>.5</w:t>
            </w:r>
            <w:r w:rsidR="009100D9">
              <w:t xml:space="preserve"> per student)</w:t>
            </w:r>
          </w:p>
          <w:p w14:paraId="615EF8AA" w14:textId="30B3EDE3" w:rsidR="00086617" w:rsidRDefault="00086617" w:rsidP="00F744C3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Cut the thirds in half (1 per 2 students)</w:t>
            </w:r>
          </w:p>
          <w:p w14:paraId="2A444266" w14:textId="1BB7CAC8" w:rsidR="00086617" w:rsidRDefault="00E52BA9" w:rsidP="00F744C3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Cut craft sticks in half (6</w:t>
            </w:r>
            <w:r w:rsidR="00086617">
              <w:t xml:space="preserve"> per student)</w:t>
            </w:r>
          </w:p>
          <w:p w14:paraId="104F430B" w14:textId="4BCBC873" w:rsidR="00E52BA9" w:rsidRDefault="00E52BA9" w:rsidP="00F744C3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Build two wheel sets in advance (for lecture)</w:t>
            </w:r>
          </w:p>
          <w:p w14:paraId="322576DA" w14:textId="06E6C57E" w:rsidR="00E52BA9" w:rsidRPr="00F744C3" w:rsidRDefault="00E52BA9" w:rsidP="00F744C3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Get materials to make a basic example (for lecture)</w:t>
            </w:r>
          </w:p>
          <w:p w14:paraId="07642378" w14:textId="77777777" w:rsidR="00732437" w:rsidRPr="00732437" w:rsidRDefault="00732437" w:rsidP="00732437">
            <w:pPr>
              <w:rPr>
                <w:rFonts w:ascii="Arial" w:hAnsi="Arial"/>
                <w:b/>
                <w:bCs/>
                <w:spacing w:val="30"/>
                <w:szCs w:val="28"/>
              </w:rPr>
            </w:pPr>
          </w:p>
          <w:p w14:paraId="355EFC4D" w14:textId="6222056A" w:rsidR="00250CC3" w:rsidRPr="00732437" w:rsidRDefault="00250CC3" w:rsidP="00326BD3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Safety</w:t>
            </w:r>
          </w:p>
          <w:p w14:paraId="522F6C99" w14:textId="7DF3CD43" w:rsidR="009100D9" w:rsidRDefault="00086617" w:rsidP="009100D9">
            <w:pPr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Keep gliding cars at table height or lower.</w:t>
            </w:r>
          </w:p>
          <w:p w14:paraId="69686285" w14:textId="18980D78" w:rsidR="00086617" w:rsidRPr="00732437" w:rsidRDefault="00086617" w:rsidP="00086617">
            <w:pPr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Launch the cars only horizontally.</w:t>
            </w:r>
          </w:p>
        </w:tc>
        <w:tc>
          <w:tcPr>
            <w:tcW w:w="191" w:type="pct"/>
          </w:tcPr>
          <w:p w14:paraId="64987D47" w14:textId="77777777" w:rsidR="0026113B" w:rsidRPr="00732437" w:rsidRDefault="0026113B" w:rsidP="00F011A1">
            <w:pPr>
              <w:spacing w:line="240" w:lineRule="auto"/>
              <w:rPr>
                <w:rFonts w:ascii="Arial" w:hAnsi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732437" w:rsidRDefault="008B714F" w:rsidP="00F011A1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66E22CA7" w14:textId="0DD80319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Basic Example</w:t>
            </w:r>
          </w:p>
          <w:p w14:paraId="78C1AEA2" w14:textId="68C94EEB" w:rsidR="00C92FA5" w:rsidRPr="00BF4574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BF4574">
              <w:rPr>
                <w:rFonts w:ascii="Arial" w:hAnsi="Arial" w:cs="Arial"/>
                <w:noProof/>
                <w:color w:val="000000" w:themeColor="text1"/>
              </w:rPr>
              <w:t>2 craft stick</w:t>
            </w:r>
          </w:p>
          <w:p w14:paraId="7FE4435E" w14:textId="09964C69" w:rsidR="00086617" w:rsidRPr="00BF4574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BF4574">
              <w:rPr>
                <w:rFonts w:ascii="Arial" w:hAnsi="Arial" w:cs="Arial"/>
                <w:noProof/>
                <w:color w:val="000000" w:themeColor="text1"/>
              </w:rPr>
              <w:t>2 half-stick</w:t>
            </w:r>
          </w:p>
          <w:p w14:paraId="3C342BEC" w14:textId="3554AE74" w:rsidR="00086617" w:rsidRPr="00BF4574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BF4574">
              <w:rPr>
                <w:rFonts w:ascii="Arial" w:hAnsi="Arial" w:cs="Arial"/>
                <w:noProof/>
                <w:color w:val="000000" w:themeColor="text1"/>
              </w:rPr>
              <w:t>2 skewer</w:t>
            </w:r>
          </w:p>
          <w:p w14:paraId="4BE1C875" w14:textId="0CB55702" w:rsidR="00086617" w:rsidRPr="00BF4574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BF4574">
              <w:rPr>
                <w:rFonts w:ascii="Arial" w:hAnsi="Arial" w:cs="Arial"/>
                <w:noProof/>
                <w:color w:val="000000" w:themeColor="text1"/>
              </w:rPr>
              <w:t>2 straw</w:t>
            </w:r>
          </w:p>
          <w:p w14:paraId="01157C1F" w14:textId="23B17150" w:rsidR="00086617" w:rsidRPr="003E278F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Theme="majorHAnsi" w:hAnsiTheme="majorHAnsi" w:cstheme="majorHAnsi"/>
                <w:noProof/>
                <w:color w:val="000000" w:themeColor="text1"/>
              </w:rPr>
            </w:pPr>
            <w:r w:rsidRPr="003E278F">
              <w:rPr>
                <w:rFonts w:asciiTheme="majorHAnsi" w:hAnsiTheme="majorHAnsi" w:cstheme="majorHAnsi"/>
                <w:noProof/>
                <w:color w:val="000000" w:themeColor="text1"/>
              </w:rPr>
              <w:t>4 wheel</w:t>
            </w:r>
          </w:p>
          <w:p w14:paraId="28D6EF66" w14:textId="3066DE06" w:rsidR="003E278F" w:rsidRPr="003E278F" w:rsidRDefault="003E278F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Theme="majorHAnsi" w:hAnsiTheme="majorHAnsi" w:cstheme="majorHAnsi"/>
                <w:noProof/>
                <w:color w:val="000000" w:themeColor="text1"/>
              </w:rPr>
            </w:pPr>
            <w:r w:rsidRPr="003E278F">
              <w:rPr>
                <w:rFonts w:asciiTheme="majorHAnsi" w:hAnsiTheme="majorHAnsi" w:cstheme="majorHAnsi"/>
                <w:color w:val="000000"/>
              </w:rPr>
              <w:t>⅓ piece of cardstock</w:t>
            </w:r>
          </w:p>
          <w:p w14:paraId="45ABC329" w14:textId="57414214" w:rsidR="003E278F" w:rsidRPr="003E278F" w:rsidRDefault="003E278F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Theme="majorHAnsi" w:hAnsiTheme="majorHAnsi" w:cstheme="majorHAnsi"/>
                <w:noProof/>
                <w:color w:val="000000" w:themeColor="text1"/>
              </w:rPr>
            </w:pPr>
            <w:r w:rsidRPr="003E278F">
              <w:rPr>
                <w:rFonts w:ascii="Palatino Linotype" w:hAnsi="Palatino Linotype" w:cs="Palatino Linotype"/>
                <w:color w:val="000000"/>
              </w:rPr>
              <w:t>⅙</w:t>
            </w:r>
            <w:r w:rsidRPr="003E278F">
              <w:rPr>
                <w:rFonts w:asciiTheme="majorHAnsi" w:hAnsiTheme="majorHAnsi" w:cstheme="majorHAnsi"/>
                <w:color w:val="000000"/>
              </w:rPr>
              <w:t xml:space="preserve"> piece of cardstock</w:t>
            </w:r>
          </w:p>
          <w:p w14:paraId="3D6A9072" w14:textId="77777777" w:rsidR="00086617" w:rsidRPr="003E278F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Theme="majorHAnsi" w:hAnsiTheme="majorHAnsi" w:cstheme="majorHAnsi"/>
                <w:noProof/>
                <w:color w:val="000000" w:themeColor="text1"/>
              </w:rPr>
            </w:pPr>
            <w:r w:rsidRPr="003E278F">
              <w:rPr>
                <w:rFonts w:asciiTheme="majorHAnsi" w:hAnsiTheme="majorHAnsi" w:cstheme="majorHAnsi"/>
                <w:noProof/>
                <w:color w:val="000000" w:themeColor="text1"/>
              </w:rPr>
              <w:t>1 prepped wing</w:t>
            </w:r>
          </w:p>
          <w:p w14:paraId="30476B8F" w14:textId="004CDDD3" w:rsidR="00086617" w:rsidRPr="003E278F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Theme="majorHAnsi" w:hAnsiTheme="majorHAnsi" w:cstheme="majorHAnsi"/>
                <w:noProof/>
                <w:color w:val="000000" w:themeColor="text1"/>
              </w:rPr>
            </w:pPr>
            <w:r w:rsidRPr="003E278F">
              <w:rPr>
                <w:rFonts w:asciiTheme="majorHAnsi" w:hAnsiTheme="majorHAnsi" w:cstheme="majorHAnsi"/>
                <w:noProof/>
                <w:color w:val="000000" w:themeColor="text1"/>
              </w:rPr>
              <w:t>1 prepped tail</w:t>
            </w:r>
          </w:p>
          <w:p w14:paraId="0EC1A9A3" w14:textId="6954C481" w:rsidR="00086617" w:rsidRPr="003E278F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Theme="majorHAnsi" w:hAnsiTheme="majorHAnsi" w:cstheme="majorHAnsi"/>
                <w:noProof/>
                <w:color w:val="000000" w:themeColor="text1"/>
              </w:rPr>
            </w:pPr>
            <w:r w:rsidRPr="003E278F">
              <w:rPr>
                <w:rFonts w:asciiTheme="majorHAnsi" w:hAnsiTheme="majorHAnsi" w:cstheme="majorHAnsi"/>
                <w:noProof/>
                <w:color w:val="000000" w:themeColor="text1"/>
              </w:rPr>
              <w:t>tape</w:t>
            </w:r>
          </w:p>
          <w:p w14:paraId="09E50E7C" w14:textId="77777777" w:rsidR="009100D9" w:rsidRPr="00732437" w:rsidRDefault="009100D9" w:rsidP="00C92FA5">
            <w:pPr>
              <w:rPr>
                <w:rFonts w:ascii="Arial" w:hAnsi="Arial" w:cs="Arial"/>
                <w:noProof/>
                <w:color w:val="000000" w:themeColor="text1"/>
              </w:rPr>
            </w:pPr>
          </w:p>
          <w:p w14:paraId="39557291" w14:textId="77777777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Advanced Ideas</w:t>
            </w:r>
          </w:p>
          <w:p w14:paraId="4F3C6EC2" w14:textId="64F729F5" w:rsidR="00BF4574" w:rsidRPr="00BF4574" w:rsidRDefault="00BF4574" w:rsidP="00BF4574">
            <w:pPr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Self-Propelled Gliding Car</w:t>
            </w:r>
          </w:p>
          <w:p w14:paraId="1A24F262" w14:textId="74037CC6" w:rsidR="009100D9" w:rsidRPr="00BF4574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Lucida Grande"/>
                <w:szCs w:val="28"/>
              </w:rPr>
            </w:pPr>
            <w:r w:rsidRPr="00BF4574">
              <w:rPr>
                <w:rFonts w:ascii="Arial" w:hAnsi="Arial" w:cs="Lucida Grande"/>
                <w:szCs w:val="28"/>
              </w:rPr>
              <w:t>1 propeller</w:t>
            </w:r>
          </w:p>
          <w:p w14:paraId="44D6B80F" w14:textId="77777777" w:rsidR="00086617" w:rsidRPr="00BF4574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Lucida Grande"/>
                <w:szCs w:val="28"/>
              </w:rPr>
            </w:pPr>
            <w:r w:rsidRPr="00BF4574">
              <w:rPr>
                <w:rFonts w:ascii="Arial" w:hAnsi="Arial" w:cs="Lucida Grande"/>
                <w:szCs w:val="28"/>
              </w:rPr>
              <w:t>1 craft cube</w:t>
            </w:r>
          </w:p>
          <w:p w14:paraId="05798F6C" w14:textId="77777777" w:rsidR="00086617" w:rsidRPr="00BF4574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Lucida Grande"/>
                <w:szCs w:val="28"/>
              </w:rPr>
            </w:pPr>
            <w:r w:rsidRPr="00BF4574">
              <w:rPr>
                <w:rFonts w:ascii="Arial" w:hAnsi="Arial" w:cs="Lucida Grande"/>
                <w:szCs w:val="28"/>
              </w:rPr>
              <w:t xml:space="preserve">2 short </w:t>
            </w:r>
            <w:proofErr w:type="spellStart"/>
            <w:r w:rsidRPr="00BF4574">
              <w:rPr>
                <w:rFonts w:ascii="Arial" w:hAnsi="Arial" w:cs="Lucida Grande"/>
                <w:szCs w:val="28"/>
              </w:rPr>
              <w:t>r.band</w:t>
            </w:r>
            <w:proofErr w:type="spellEnd"/>
          </w:p>
          <w:p w14:paraId="633F865B" w14:textId="77777777" w:rsidR="009100D9" w:rsidRPr="00BF4574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Lucida Grande"/>
                <w:szCs w:val="28"/>
              </w:rPr>
            </w:pPr>
            <w:r w:rsidRPr="00BF4574">
              <w:rPr>
                <w:rFonts w:ascii="Arial" w:hAnsi="Arial" w:cs="Lucida Grande"/>
                <w:szCs w:val="28"/>
              </w:rPr>
              <w:t>1 paperclip</w:t>
            </w:r>
          </w:p>
          <w:p w14:paraId="57927874" w14:textId="17122B33" w:rsidR="00086617" w:rsidRPr="00BF4574" w:rsidRDefault="00086617" w:rsidP="00BF4574">
            <w:pPr>
              <w:pStyle w:val="ListParagraph"/>
              <w:numPr>
                <w:ilvl w:val="0"/>
                <w:numId w:val="22"/>
              </w:numPr>
              <w:ind w:left="348"/>
              <w:rPr>
                <w:rFonts w:ascii="Arial" w:hAnsi="Arial" w:cs="Lucida Grande"/>
                <w:szCs w:val="28"/>
              </w:rPr>
            </w:pPr>
            <w:proofErr w:type="gramStart"/>
            <w:r w:rsidRPr="00BF4574">
              <w:rPr>
                <w:rFonts w:ascii="Arial" w:hAnsi="Arial" w:cs="Lucida Grande"/>
                <w:szCs w:val="28"/>
              </w:rPr>
              <w:t>bring</w:t>
            </w:r>
            <w:proofErr w:type="gramEnd"/>
            <w:r w:rsidRPr="00BF4574">
              <w:rPr>
                <w:rFonts w:ascii="Arial" w:hAnsi="Arial" w:cs="Lucida Grande"/>
                <w:szCs w:val="28"/>
              </w:rPr>
              <w:t xml:space="preserve"> hot glue</w:t>
            </w:r>
          </w:p>
        </w:tc>
      </w:tr>
    </w:tbl>
    <w:tbl>
      <w:tblPr>
        <w:tblStyle w:val="TableGrid"/>
        <w:tblpPr w:leftFromText="180" w:rightFromText="180" w:vertAnchor="text" w:horzAnchor="page" w:tblpX="749" w:tblpY="130"/>
        <w:tblW w:w="1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086617" w:rsidRPr="008842EA" w14:paraId="015BA247" w14:textId="77777777" w:rsidTr="00086617">
        <w:trPr>
          <w:trHeight w:val="107"/>
        </w:trPr>
        <w:tc>
          <w:tcPr>
            <w:tcW w:w="11152" w:type="dxa"/>
            <w:gridSpan w:val="2"/>
          </w:tcPr>
          <w:bookmarkEnd w:id="0"/>
          <w:p w14:paraId="5BEF2B43" w14:textId="31E1A418" w:rsidR="00086617" w:rsidRPr="00F011A1" w:rsidRDefault="00086617" w:rsidP="00086617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086617" w:rsidRPr="008842EA" w14:paraId="7B12CB25" w14:textId="77777777" w:rsidTr="00086617">
        <w:trPr>
          <w:trHeight w:val="106"/>
        </w:trPr>
        <w:tc>
          <w:tcPr>
            <w:tcW w:w="3015" w:type="dxa"/>
          </w:tcPr>
          <w:p w14:paraId="336D37B7" w14:textId="1577B106" w:rsidR="00086617" w:rsidRPr="00F011A1" w:rsidRDefault="00086617" w:rsidP="0008661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>
              <w:rPr>
                <w:rFonts w:ascii="Arial" w:hAnsi="Arial" w:cs="Arial"/>
                <w:i/>
                <w:color w:val="000000" w:themeColor="text1"/>
                <w:szCs w:val="28"/>
              </w:rPr>
              <w:t>car is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… </w:t>
            </w:r>
          </w:p>
        </w:tc>
        <w:tc>
          <w:tcPr>
            <w:tcW w:w="8137" w:type="dxa"/>
          </w:tcPr>
          <w:p w14:paraId="7FFF2A9D" w14:textId="77777777" w:rsidR="00086617" w:rsidRPr="00F011A1" w:rsidRDefault="00086617" w:rsidP="0008661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086617" w:rsidRPr="008842EA" w14:paraId="52A69EDE" w14:textId="77777777" w:rsidTr="00086617">
        <w:trPr>
          <w:trHeight w:val="229"/>
        </w:trPr>
        <w:tc>
          <w:tcPr>
            <w:tcW w:w="3015" w:type="dxa"/>
          </w:tcPr>
          <w:p w14:paraId="1B0847A6" w14:textId="3FAF3BF3" w:rsidR="00086617" w:rsidRPr="008842EA" w:rsidRDefault="00086617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Diving nose-first</w:t>
            </w:r>
          </w:p>
        </w:tc>
        <w:tc>
          <w:tcPr>
            <w:tcW w:w="8137" w:type="dxa"/>
          </w:tcPr>
          <w:p w14:paraId="216C4BDA" w14:textId="7D5DF8D2" w:rsidR="00086617" w:rsidRPr="008842EA" w:rsidRDefault="00086617" w:rsidP="00086617">
            <w:pPr>
              <w:pStyle w:val="ListBullet"/>
            </w:pPr>
            <w:r>
              <w:t>Bend the tail upward</w:t>
            </w:r>
          </w:p>
        </w:tc>
      </w:tr>
      <w:tr w:rsidR="00086617" w:rsidRPr="008842EA" w14:paraId="49DC3083" w14:textId="77777777" w:rsidTr="00086617">
        <w:trPr>
          <w:trHeight w:val="544"/>
        </w:trPr>
        <w:tc>
          <w:tcPr>
            <w:tcW w:w="3015" w:type="dxa"/>
          </w:tcPr>
          <w:p w14:paraId="5D299F16" w14:textId="3D24B581" w:rsidR="00086617" w:rsidRPr="008842EA" w:rsidRDefault="00480CDB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Landing on its back</w:t>
            </w:r>
          </w:p>
        </w:tc>
        <w:tc>
          <w:tcPr>
            <w:tcW w:w="8137" w:type="dxa"/>
          </w:tcPr>
          <w:p w14:paraId="10510F06" w14:textId="0CD44BCB" w:rsidR="003E278F" w:rsidRDefault="003E278F" w:rsidP="003E278F">
            <w:pPr>
              <w:pStyle w:val="ListBullet"/>
            </w:pPr>
            <w:r>
              <w:t>Bend the tail downward</w:t>
            </w:r>
          </w:p>
          <w:p w14:paraId="1AB26BBF" w14:textId="3C9B7123" w:rsidR="00480CDB" w:rsidRPr="00C83B2F" w:rsidRDefault="00480CDB" w:rsidP="00CA29F8">
            <w:pPr>
              <w:pStyle w:val="ListBullet"/>
            </w:pPr>
            <w:r>
              <w:t>Bend the tail upward more and try to glid</w:t>
            </w:r>
            <w:r w:rsidR="003E278F">
              <w:t>e the car in a loop</w:t>
            </w:r>
          </w:p>
        </w:tc>
      </w:tr>
      <w:tr w:rsidR="00086617" w:rsidRPr="008842EA" w14:paraId="0AE26644" w14:textId="77777777" w:rsidTr="00086617">
        <w:trPr>
          <w:trHeight w:val="544"/>
        </w:trPr>
        <w:tc>
          <w:tcPr>
            <w:tcW w:w="3015" w:type="dxa"/>
          </w:tcPr>
          <w:p w14:paraId="2D2A8CC3" w14:textId="30432249" w:rsidR="00086617" w:rsidRDefault="00480CDB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Spinning or turning to one side and crashing </w:t>
            </w:r>
          </w:p>
        </w:tc>
        <w:tc>
          <w:tcPr>
            <w:tcW w:w="8137" w:type="dxa"/>
          </w:tcPr>
          <w:p w14:paraId="29E0731A" w14:textId="5C273797" w:rsidR="00086617" w:rsidRDefault="005D6219" w:rsidP="00086617">
            <w:pPr>
              <w:pStyle w:val="ListBullet"/>
            </w:pPr>
            <w:r>
              <w:t>Check if the wings are centered, straight, and properly taped</w:t>
            </w:r>
          </w:p>
          <w:p w14:paraId="4D808905" w14:textId="77777777" w:rsidR="005D6219" w:rsidRDefault="005D6219" w:rsidP="00086617">
            <w:pPr>
              <w:pStyle w:val="ListBullet"/>
            </w:pPr>
            <w:r>
              <w:t>Add a large fin to the tail</w:t>
            </w:r>
          </w:p>
          <w:p w14:paraId="5466E816" w14:textId="678C710C" w:rsidR="005D6219" w:rsidRDefault="005D6219" w:rsidP="00086617">
            <w:pPr>
              <w:pStyle w:val="ListBullet"/>
            </w:pPr>
            <w:r>
              <w:lastRenderedPageBreak/>
              <w:t>Review the launching technique</w:t>
            </w:r>
          </w:p>
        </w:tc>
      </w:tr>
    </w:tbl>
    <w:p w14:paraId="67FAA5D8" w14:textId="5715762F" w:rsidR="00F744C3" w:rsidRDefault="00F744C3" w:rsidP="0041266B">
      <w:pPr>
        <w:pStyle w:val="Heading1"/>
      </w:pPr>
    </w:p>
    <w:p w14:paraId="211ACDA4" w14:textId="06A75186" w:rsidR="00F744C3" w:rsidRPr="00C81646" w:rsidRDefault="00F744C3" w:rsidP="00F744C3">
      <w:pPr>
        <w:pStyle w:val="Heading1"/>
      </w:pPr>
      <w:r w:rsidRPr="00C81646">
        <w:t>Introduce</w:t>
      </w:r>
      <w:r w:rsidR="009100D9">
        <w:t xml:space="preserve"> the</w:t>
      </w:r>
      <w:r w:rsidRPr="00C81646">
        <w:t xml:space="preserve"> project </w:t>
      </w:r>
      <w:r>
        <w:t xml:space="preserve">and demonstrate </w:t>
      </w:r>
      <w:r w:rsidR="009100D9">
        <w:t>your example (1</w:t>
      </w:r>
      <w:r w:rsidRPr="00C81646">
        <w:t xml:space="preserve"> min)</w:t>
      </w:r>
    </w:p>
    <w:p w14:paraId="60ED2C48" w14:textId="05C8A3E5" w:rsidR="00E52BA9" w:rsidRPr="0018504D" w:rsidRDefault="00E52BA9" w:rsidP="00BF4574">
      <w:pPr>
        <w:pStyle w:val="ListParagraph"/>
        <w:numPr>
          <w:ilvl w:val="0"/>
          <w:numId w:val="23"/>
        </w:numPr>
        <w:spacing w:line="240" w:lineRule="auto"/>
        <w:rPr>
          <w:rFonts w:ascii="Arial" w:hAnsi="Arial" w:cs="Arial"/>
          <w:color w:val="000000" w:themeColor="text1"/>
        </w:rPr>
      </w:pPr>
      <w:bookmarkStart w:id="2" w:name="_GoBack"/>
      <w:bookmarkEnd w:id="2"/>
      <w:r>
        <w:rPr>
          <w:rFonts w:ascii="Arial" w:hAnsi="Arial" w:cs="Arial"/>
          <w:color w:val="000000" w:themeColor="text1"/>
        </w:rPr>
        <w:t>Tell students that the cars must glide smoothly off of the table, land, and continue to roll forward.</w:t>
      </w:r>
    </w:p>
    <w:p w14:paraId="245A42A4" w14:textId="77777777" w:rsidR="00F744C3" w:rsidRPr="00C81646" w:rsidRDefault="00F744C3" w:rsidP="00F744C3">
      <w:pPr>
        <w:rPr>
          <w:rFonts w:ascii="Arial" w:hAnsi="Arial" w:cs="Arial"/>
          <w:color w:val="000000" w:themeColor="text1"/>
        </w:rPr>
      </w:pPr>
    </w:p>
    <w:p w14:paraId="35BB57E8" w14:textId="7CE6FBE9" w:rsidR="00F744C3" w:rsidRPr="00F31875" w:rsidRDefault="00F744C3" w:rsidP="00F744C3">
      <w:pPr>
        <w:pStyle w:val="Heading1"/>
      </w:pPr>
      <w:r w:rsidRPr="00C81646">
        <w:t xml:space="preserve">Explain </w:t>
      </w:r>
      <w:r w:rsidR="006A10C2">
        <w:t>how it works (2</w:t>
      </w:r>
      <w:r w:rsidRPr="00C81646">
        <w:t xml:space="preserve"> min)</w:t>
      </w:r>
    </w:p>
    <w:p w14:paraId="5DFBE1C6" w14:textId="3FBF9A87" w:rsidR="005D6219" w:rsidRDefault="009100D9" w:rsidP="005D6219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Tell students that the </w:t>
      </w:r>
      <w:r w:rsidR="005D6219" w:rsidRPr="005D6219">
        <w:rPr>
          <w:rFonts w:ascii="Arial" w:hAnsi="Arial" w:cs="Arial"/>
          <w:color w:val="000000" w:themeColor="text1"/>
          <w:u w:val="single"/>
        </w:rPr>
        <w:t>weight</w:t>
      </w:r>
      <w:r w:rsidR="005D6219">
        <w:rPr>
          <w:rFonts w:ascii="Arial" w:hAnsi="Arial" w:cs="Arial"/>
          <w:color w:val="000000" w:themeColor="text1"/>
        </w:rPr>
        <w:t xml:space="preserve"> of the car pulls it downward. Having extra </w:t>
      </w:r>
      <w:r w:rsidR="005D6219" w:rsidRPr="005D6219">
        <w:rPr>
          <w:rFonts w:ascii="Arial" w:hAnsi="Arial" w:cs="Arial"/>
          <w:color w:val="000000" w:themeColor="text1"/>
          <w:u w:val="single"/>
        </w:rPr>
        <w:t>weight</w:t>
      </w:r>
      <w:r w:rsidR="005D6219">
        <w:rPr>
          <w:rFonts w:ascii="Arial" w:hAnsi="Arial" w:cs="Arial"/>
          <w:color w:val="000000" w:themeColor="text1"/>
        </w:rPr>
        <w:t xml:space="preserve"> at the front helps pull the car forward.</w:t>
      </w:r>
    </w:p>
    <w:p w14:paraId="7EB6A407" w14:textId="001C188B" w:rsidR="005D6219" w:rsidRDefault="005D6219" w:rsidP="005D6219">
      <w:pPr>
        <w:pStyle w:val="ListParagraph"/>
        <w:numPr>
          <w:ilvl w:val="1"/>
          <w:numId w:val="12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Think of it like this: throwing an empty plastic bag won’t work well. If you fill the bag with chips, then it has some </w:t>
      </w:r>
      <w:r w:rsidRPr="005D6219">
        <w:rPr>
          <w:rFonts w:ascii="Arial" w:hAnsi="Arial" w:cs="Arial"/>
          <w:color w:val="000000" w:themeColor="text1"/>
          <w:u w:val="single"/>
        </w:rPr>
        <w:t>weight</w:t>
      </w:r>
      <w:r>
        <w:rPr>
          <w:rFonts w:ascii="Arial" w:hAnsi="Arial" w:cs="Arial"/>
          <w:color w:val="000000" w:themeColor="text1"/>
        </w:rPr>
        <w:t xml:space="preserve"> and it can be thrown farther. </w:t>
      </w:r>
    </w:p>
    <w:p w14:paraId="12B3D39C" w14:textId="37D3E509" w:rsidR="006A10C2" w:rsidRDefault="005D6219" w:rsidP="005D6219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As the car falls, the air pushes against the wings, which creates </w:t>
      </w:r>
      <w:r w:rsidRPr="005D6219">
        <w:rPr>
          <w:rFonts w:ascii="Arial" w:hAnsi="Arial" w:cs="Arial"/>
          <w:color w:val="000000" w:themeColor="text1"/>
          <w:u w:val="single"/>
        </w:rPr>
        <w:t>lift</w:t>
      </w:r>
      <w:r>
        <w:rPr>
          <w:rFonts w:ascii="Arial" w:hAnsi="Arial" w:cs="Arial"/>
          <w:color w:val="000000" w:themeColor="text1"/>
        </w:rPr>
        <w:t>. This slows the car’s fall.</w:t>
      </w:r>
    </w:p>
    <w:p w14:paraId="6A3E12DB" w14:textId="04F8935F" w:rsidR="006A10C2" w:rsidRDefault="005D6219" w:rsidP="00F744C3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The air also pushes against the top of the tail, creating drag. </w:t>
      </w:r>
      <w:r w:rsidRPr="00E52BA9">
        <w:rPr>
          <w:rFonts w:ascii="Arial" w:hAnsi="Arial" w:cs="Arial"/>
          <w:color w:val="000000" w:themeColor="text1"/>
          <w:u w:val="single"/>
        </w:rPr>
        <w:t>Drag</w:t>
      </w:r>
      <w:r>
        <w:rPr>
          <w:rFonts w:ascii="Arial" w:hAnsi="Arial" w:cs="Arial"/>
          <w:color w:val="000000" w:themeColor="text1"/>
        </w:rPr>
        <w:t xml:space="preserve"> is when air pushes against something.</w:t>
      </w:r>
    </w:p>
    <w:p w14:paraId="25ABA3C0" w14:textId="0C0F13A7" w:rsidR="00F744C3" w:rsidRDefault="005D6219" w:rsidP="00E52BA9">
      <w:pPr>
        <w:pStyle w:val="ListParagraph"/>
        <w:numPr>
          <w:ilvl w:val="0"/>
          <w:numId w:val="12"/>
        </w:numPr>
        <w:spacing w:line="240" w:lineRule="auto"/>
        <w:rPr>
          <w:rFonts w:ascii="Arial" w:hAnsi="Arial" w:cs="Arial"/>
          <w:color w:val="000000" w:themeColor="text1"/>
        </w:rPr>
      </w:pPr>
      <w:r w:rsidRPr="00E52BA9">
        <w:rPr>
          <w:rFonts w:ascii="Arial" w:hAnsi="Arial" w:cs="Arial"/>
          <w:color w:val="000000" w:themeColor="text1"/>
        </w:rPr>
        <w:t xml:space="preserve">The </w:t>
      </w:r>
      <w:r w:rsidRPr="00E52BA9">
        <w:rPr>
          <w:rFonts w:ascii="Arial" w:hAnsi="Arial" w:cs="Arial"/>
          <w:color w:val="000000" w:themeColor="text1"/>
          <w:u w:val="single"/>
        </w:rPr>
        <w:t>drag</w:t>
      </w:r>
      <w:r w:rsidRPr="00E52BA9">
        <w:rPr>
          <w:rFonts w:ascii="Arial" w:hAnsi="Arial" w:cs="Arial"/>
          <w:color w:val="000000" w:themeColor="text1"/>
        </w:rPr>
        <w:t xml:space="preserve"> helps keep the car level. </w:t>
      </w:r>
      <w:r w:rsidR="00E52BA9">
        <w:rPr>
          <w:rFonts w:ascii="Arial" w:hAnsi="Arial" w:cs="Arial"/>
          <w:color w:val="000000" w:themeColor="text1"/>
        </w:rPr>
        <w:t xml:space="preserve">The </w:t>
      </w:r>
      <w:r w:rsidR="00E52BA9" w:rsidRPr="00E52BA9">
        <w:rPr>
          <w:rFonts w:ascii="Arial" w:hAnsi="Arial" w:cs="Arial"/>
          <w:color w:val="000000" w:themeColor="text1"/>
          <w:u w:val="single"/>
        </w:rPr>
        <w:t>drag</w:t>
      </w:r>
      <w:r w:rsidR="00E52BA9">
        <w:rPr>
          <w:rFonts w:ascii="Arial" w:hAnsi="Arial" w:cs="Arial"/>
          <w:color w:val="000000" w:themeColor="text1"/>
        </w:rPr>
        <w:t xml:space="preserve"> pushing down on the tail keeps the car level. </w:t>
      </w:r>
      <w:r w:rsidRPr="00E52BA9">
        <w:rPr>
          <w:rFonts w:ascii="Arial" w:hAnsi="Arial" w:cs="Arial"/>
          <w:color w:val="000000" w:themeColor="text1"/>
        </w:rPr>
        <w:t xml:space="preserve">If the tail was not creating </w:t>
      </w:r>
      <w:r w:rsidRPr="00E52BA9">
        <w:rPr>
          <w:rFonts w:ascii="Arial" w:hAnsi="Arial" w:cs="Arial"/>
          <w:color w:val="000000" w:themeColor="text1"/>
          <w:u w:val="single"/>
        </w:rPr>
        <w:t>drag</w:t>
      </w:r>
      <w:r w:rsidRPr="00E52BA9">
        <w:rPr>
          <w:rFonts w:ascii="Arial" w:hAnsi="Arial" w:cs="Arial"/>
          <w:color w:val="000000" w:themeColor="text1"/>
        </w:rPr>
        <w:t>, then the car would easily flip forward and crash nose-first or on it’s back.</w:t>
      </w:r>
      <w:r w:rsidR="00E52BA9" w:rsidRPr="00E52BA9">
        <w:rPr>
          <w:rFonts w:ascii="Arial" w:hAnsi="Arial" w:cs="Arial"/>
          <w:color w:val="000000" w:themeColor="text1"/>
        </w:rPr>
        <w:t xml:space="preserve"> </w:t>
      </w:r>
    </w:p>
    <w:p w14:paraId="3971B78C" w14:textId="77777777" w:rsidR="00E52BA9" w:rsidRPr="00E52BA9" w:rsidRDefault="00E52BA9" w:rsidP="00E52BA9">
      <w:pPr>
        <w:spacing w:line="240" w:lineRule="auto"/>
        <w:rPr>
          <w:rFonts w:ascii="Arial" w:hAnsi="Arial" w:cs="Arial"/>
          <w:color w:val="000000" w:themeColor="text1"/>
        </w:rPr>
      </w:pPr>
    </w:p>
    <w:p w14:paraId="44B5C8BA" w14:textId="7A32DC96" w:rsidR="00F744C3" w:rsidRPr="00C81646" w:rsidRDefault="006A10C2" w:rsidP="00F744C3">
      <w:pPr>
        <w:pStyle w:val="Heading1"/>
      </w:pPr>
      <w:r>
        <w:t>Build a basic example</w:t>
      </w:r>
      <w:r w:rsidR="00BF4574">
        <w:t xml:space="preserve"> (7</w:t>
      </w:r>
      <w:r w:rsidR="00F744C3">
        <w:t xml:space="preserve"> min)</w:t>
      </w:r>
    </w:p>
    <w:p w14:paraId="5E439DB6" w14:textId="071650B5" w:rsidR="00F744C3" w:rsidRDefault="006A10C2" w:rsidP="00BF4574">
      <w:pPr>
        <w:pStyle w:val="ListParagraph"/>
        <w:numPr>
          <w:ilvl w:val="0"/>
          <w:numId w:val="23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step-by-step how to build a basic example.</w:t>
      </w:r>
    </w:p>
    <w:p w14:paraId="18FE2237" w14:textId="6B3B17D3" w:rsidR="00F277E6" w:rsidRPr="00E52BA9" w:rsidRDefault="00E52BA9" w:rsidP="00BF4574">
      <w:pPr>
        <w:pStyle w:val="ListParagraph"/>
        <w:numPr>
          <w:ilvl w:val="0"/>
          <w:numId w:val="23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Demonstrate how to make the car frame.</w:t>
      </w:r>
    </w:p>
    <w:p w14:paraId="17F5CFD2" w14:textId="726394F6" w:rsidR="00E52BA9" w:rsidRPr="00E52BA9" w:rsidRDefault="00E52BA9" w:rsidP="00BF4574">
      <w:pPr>
        <w:pStyle w:val="ListParagraph"/>
        <w:numPr>
          <w:ilvl w:val="0"/>
          <w:numId w:val="23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 xml:space="preserve">If this is the first car project of the session, show how to make </w:t>
      </w:r>
      <w:r w:rsidR="00BF4574">
        <w:rPr>
          <w:rFonts w:ascii="Arial" w:hAnsi="Arial" w:cs="Arial"/>
          <w:color w:val="000000" w:themeColor="text1"/>
        </w:rPr>
        <w:t xml:space="preserve">one pair of </w:t>
      </w:r>
      <w:r>
        <w:rPr>
          <w:rFonts w:ascii="Arial" w:hAnsi="Arial" w:cs="Arial"/>
          <w:color w:val="000000" w:themeColor="text1"/>
        </w:rPr>
        <w:t>wheels.</w:t>
      </w:r>
    </w:p>
    <w:p w14:paraId="5E3325B9" w14:textId="20E36DFF" w:rsidR="00E52BA9" w:rsidRPr="00E52BA9" w:rsidRDefault="00E52BA9" w:rsidP="00BF4574">
      <w:pPr>
        <w:pStyle w:val="ListParagraph"/>
        <w:numPr>
          <w:ilvl w:val="0"/>
          <w:numId w:val="23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 xml:space="preserve">Show how to add </w:t>
      </w:r>
      <w:r w:rsidR="00BF4574">
        <w:rPr>
          <w:rFonts w:ascii="Arial" w:hAnsi="Arial" w:cs="Arial"/>
          <w:color w:val="000000" w:themeColor="text1"/>
        </w:rPr>
        <w:t xml:space="preserve">the </w:t>
      </w:r>
      <w:r>
        <w:rPr>
          <w:rFonts w:ascii="Arial" w:hAnsi="Arial" w:cs="Arial"/>
          <w:color w:val="000000" w:themeColor="text1"/>
        </w:rPr>
        <w:t>wheels.</w:t>
      </w:r>
      <w:r w:rsidR="00BF4574">
        <w:rPr>
          <w:rFonts w:ascii="Arial" w:hAnsi="Arial" w:cs="Arial"/>
          <w:color w:val="000000" w:themeColor="text1"/>
        </w:rPr>
        <w:t xml:space="preserve"> Skip making a second pair.</w:t>
      </w:r>
    </w:p>
    <w:p w14:paraId="550DEFE3" w14:textId="762D23D1" w:rsidR="00E52BA9" w:rsidRDefault="00E52BA9" w:rsidP="00BF4574">
      <w:pPr>
        <w:pStyle w:val="ListParagraph"/>
        <w:numPr>
          <w:ilvl w:val="0"/>
          <w:numId w:val="23"/>
        </w:numPr>
        <w:tabs>
          <w:tab w:val="left" w:pos="2275"/>
        </w:tabs>
        <w:spacing w:line="240" w:lineRule="auto"/>
      </w:pPr>
      <w:r>
        <w:t>Demonstrate how to attach the wings and tail.</w:t>
      </w:r>
    </w:p>
    <w:p w14:paraId="74EB0FC7" w14:textId="2250FC8F" w:rsidR="00E52BA9" w:rsidRPr="006A10C2" w:rsidRDefault="00E52BA9" w:rsidP="00BF4574">
      <w:pPr>
        <w:pStyle w:val="ListParagraph"/>
        <w:numPr>
          <w:ilvl w:val="0"/>
          <w:numId w:val="23"/>
        </w:numPr>
        <w:tabs>
          <w:tab w:val="left" w:pos="2275"/>
        </w:tabs>
        <w:spacing w:line="240" w:lineRule="auto"/>
      </w:pPr>
      <w:r>
        <w:t>Show how to make a weight and add it to the front of the car.</w:t>
      </w:r>
    </w:p>
    <w:p w14:paraId="694644DF" w14:textId="77777777" w:rsidR="006A10C2" w:rsidRDefault="006A10C2" w:rsidP="006A10C2">
      <w:pPr>
        <w:tabs>
          <w:tab w:val="left" w:pos="2275"/>
        </w:tabs>
        <w:spacing w:line="240" w:lineRule="auto"/>
      </w:pPr>
    </w:p>
    <w:p w14:paraId="5E942584" w14:textId="1A8927DD" w:rsidR="006A10C2" w:rsidRPr="00C81646" w:rsidRDefault="006717CA" w:rsidP="006A10C2">
      <w:pPr>
        <w:pStyle w:val="Heading1"/>
      </w:pPr>
      <w:r>
        <w:t>De</w:t>
      </w:r>
      <w:r w:rsidR="00E52BA9">
        <w:t>monstrate how to launch the car</w:t>
      </w:r>
      <w:r w:rsidR="00BF4574">
        <w:t xml:space="preserve"> (1</w:t>
      </w:r>
      <w:r w:rsidR="006A10C2">
        <w:t xml:space="preserve"> min)</w:t>
      </w:r>
    </w:p>
    <w:p w14:paraId="2BB15975" w14:textId="32A69AC3" w:rsidR="006717CA" w:rsidRDefault="00E52BA9" w:rsidP="00BF4574">
      <w:pPr>
        <w:pStyle w:val="ListParagraph"/>
        <w:numPr>
          <w:ilvl w:val="0"/>
          <w:numId w:val="23"/>
        </w:numPr>
        <w:tabs>
          <w:tab w:val="left" w:pos="2275"/>
        </w:tabs>
        <w:spacing w:line="240" w:lineRule="auto"/>
      </w:pPr>
      <w:r>
        <w:t>Place the car on a table.</w:t>
      </w:r>
    </w:p>
    <w:p w14:paraId="539984F8" w14:textId="3C8BF971" w:rsidR="00E52BA9" w:rsidRDefault="00E52BA9" w:rsidP="00BF4574">
      <w:pPr>
        <w:pStyle w:val="ListParagraph"/>
        <w:numPr>
          <w:ilvl w:val="0"/>
          <w:numId w:val="23"/>
        </w:numPr>
        <w:tabs>
          <w:tab w:val="left" w:pos="2275"/>
        </w:tabs>
        <w:spacing w:line="240" w:lineRule="auto"/>
      </w:pPr>
      <w:r>
        <w:t>Lightly press your fingers onto the center of the wings.</w:t>
      </w:r>
    </w:p>
    <w:p w14:paraId="10CE7971" w14:textId="4365C796" w:rsidR="00E52BA9" w:rsidRPr="00F011A1" w:rsidRDefault="00E52BA9" w:rsidP="00BF4574">
      <w:pPr>
        <w:pStyle w:val="ListParagraph"/>
        <w:numPr>
          <w:ilvl w:val="0"/>
          <w:numId w:val="23"/>
        </w:numPr>
        <w:tabs>
          <w:tab w:val="left" w:pos="2275"/>
        </w:tabs>
        <w:spacing w:line="240" w:lineRule="auto"/>
      </w:pPr>
      <w:r>
        <w:t>Swiftly push the car off of the table in a straight path.</w:t>
      </w:r>
    </w:p>
    <w:sectPr w:rsidR="00E52BA9" w:rsidRPr="00F011A1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3688" w14:textId="77777777" w:rsidR="002205CB" w:rsidRDefault="002205CB">
      <w:pPr>
        <w:spacing w:line="240" w:lineRule="auto"/>
      </w:pPr>
      <w:r>
        <w:separator/>
      </w:r>
    </w:p>
  </w:endnote>
  <w:endnote w:type="continuationSeparator" w:id="0">
    <w:p w14:paraId="7DAEAEE4" w14:textId="77777777" w:rsidR="002205CB" w:rsidRDefault="002205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366BA" w14:textId="77777777" w:rsidR="002205CB" w:rsidRDefault="002205CB">
      <w:pPr>
        <w:spacing w:line="240" w:lineRule="auto"/>
      </w:pPr>
      <w:r>
        <w:separator/>
      </w:r>
    </w:p>
  </w:footnote>
  <w:footnote w:type="continuationSeparator" w:id="0">
    <w:p w14:paraId="5879BCF0" w14:textId="77777777" w:rsidR="002205CB" w:rsidRDefault="002205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50179A"/>
    <w:multiLevelType w:val="hybridMultilevel"/>
    <w:tmpl w:val="6D8E5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9808CA"/>
    <w:multiLevelType w:val="hybridMultilevel"/>
    <w:tmpl w:val="9F10B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D37FC"/>
    <w:multiLevelType w:val="hybridMultilevel"/>
    <w:tmpl w:val="D66C8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F2983"/>
    <w:multiLevelType w:val="hybridMultilevel"/>
    <w:tmpl w:val="90D0E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0D11CA"/>
    <w:multiLevelType w:val="hybridMultilevel"/>
    <w:tmpl w:val="5C70B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A202B4"/>
    <w:multiLevelType w:val="hybridMultilevel"/>
    <w:tmpl w:val="DADE1EE8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030CD"/>
    <w:multiLevelType w:val="hybridMultilevel"/>
    <w:tmpl w:val="D86AE446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15"/>
  </w:num>
  <w:num w:numId="10">
    <w:abstractNumId w:val="13"/>
  </w:num>
  <w:num w:numId="11">
    <w:abstractNumId w:val="16"/>
  </w:num>
  <w:num w:numId="12">
    <w:abstractNumId w:val="3"/>
  </w:num>
  <w:num w:numId="13">
    <w:abstractNumId w:val="19"/>
  </w:num>
  <w:num w:numId="14">
    <w:abstractNumId w:val="17"/>
  </w:num>
  <w:num w:numId="15">
    <w:abstractNumId w:val="8"/>
  </w:num>
  <w:num w:numId="16">
    <w:abstractNumId w:val="6"/>
  </w:num>
  <w:num w:numId="17">
    <w:abstractNumId w:val="11"/>
  </w:num>
  <w:num w:numId="18">
    <w:abstractNumId w:val="12"/>
  </w:num>
  <w:num w:numId="19">
    <w:abstractNumId w:val="9"/>
  </w:num>
  <w:num w:numId="20">
    <w:abstractNumId w:val="10"/>
  </w:num>
  <w:num w:numId="21">
    <w:abstractNumId w:val="7"/>
  </w:num>
  <w:num w:numId="22">
    <w:abstractNumId w:val="1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54"/>
    <w:rsid w:val="00005ABD"/>
    <w:rsid w:val="00056BDA"/>
    <w:rsid w:val="00062EFE"/>
    <w:rsid w:val="00086617"/>
    <w:rsid w:val="00090017"/>
    <w:rsid w:val="000F0D33"/>
    <w:rsid w:val="00165340"/>
    <w:rsid w:val="001845BE"/>
    <w:rsid w:val="001D3F69"/>
    <w:rsid w:val="001F4E23"/>
    <w:rsid w:val="002205CB"/>
    <w:rsid w:val="00250CC3"/>
    <w:rsid w:val="0026113B"/>
    <w:rsid w:val="002F1886"/>
    <w:rsid w:val="002F444C"/>
    <w:rsid w:val="00326BD3"/>
    <w:rsid w:val="003606E0"/>
    <w:rsid w:val="00384A08"/>
    <w:rsid w:val="003E278F"/>
    <w:rsid w:val="0041266B"/>
    <w:rsid w:val="0044266D"/>
    <w:rsid w:val="00480CDB"/>
    <w:rsid w:val="004A5130"/>
    <w:rsid w:val="004D7BD4"/>
    <w:rsid w:val="004F0094"/>
    <w:rsid w:val="005B0E42"/>
    <w:rsid w:val="005D6219"/>
    <w:rsid w:val="006717CA"/>
    <w:rsid w:val="0067573E"/>
    <w:rsid w:val="006A10C2"/>
    <w:rsid w:val="00732437"/>
    <w:rsid w:val="00782074"/>
    <w:rsid w:val="00792D99"/>
    <w:rsid w:val="008B714F"/>
    <w:rsid w:val="008C2A28"/>
    <w:rsid w:val="008D585B"/>
    <w:rsid w:val="009008A6"/>
    <w:rsid w:val="009042A3"/>
    <w:rsid w:val="009100D9"/>
    <w:rsid w:val="009D619F"/>
    <w:rsid w:val="009F709B"/>
    <w:rsid w:val="00A03075"/>
    <w:rsid w:val="00A52A7F"/>
    <w:rsid w:val="00A7118E"/>
    <w:rsid w:val="00AF28CB"/>
    <w:rsid w:val="00B10D75"/>
    <w:rsid w:val="00B64F98"/>
    <w:rsid w:val="00BF4574"/>
    <w:rsid w:val="00C64A94"/>
    <w:rsid w:val="00C660B1"/>
    <w:rsid w:val="00C83B2F"/>
    <w:rsid w:val="00C92FA5"/>
    <w:rsid w:val="00CA29F8"/>
    <w:rsid w:val="00D07354"/>
    <w:rsid w:val="00D350A4"/>
    <w:rsid w:val="00D52277"/>
    <w:rsid w:val="00DB0013"/>
    <w:rsid w:val="00E20E90"/>
    <w:rsid w:val="00E52BA9"/>
    <w:rsid w:val="00F011A1"/>
    <w:rsid w:val="00F26555"/>
    <w:rsid w:val="00F277E6"/>
    <w:rsid w:val="00F445ED"/>
    <w:rsid w:val="00F56FB8"/>
    <w:rsid w:val="00F73F39"/>
    <w:rsid w:val="00F744C3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07D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Plan.dotx</Template>
  <TotalTime>17</TotalTime>
  <Pages>2</Pages>
  <Words>441</Words>
  <Characters>2519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2955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8</cp:revision>
  <cp:lastPrinted>2014-07-13T03:41:00Z</cp:lastPrinted>
  <dcterms:created xsi:type="dcterms:W3CDTF">2014-07-04T22:11:00Z</dcterms:created>
  <dcterms:modified xsi:type="dcterms:W3CDTF">2014-07-13T03:58:00Z</dcterms:modified>
  <cp:category/>
</cp:coreProperties>
</file>